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6661B" w14:textId="485BD8CE" w:rsidR="00C64CAD" w:rsidRPr="00D438A3" w:rsidRDefault="00C64CAD" w:rsidP="00C64CAD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  <w:r w:rsidRPr="00D438A3">
        <w:rPr>
          <w:rFonts w:cs="Arial"/>
        </w:rPr>
        <w:t>Številka:</w:t>
      </w:r>
      <w:r w:rsidR="005E3B61" w:rsidRPr="00D438A3">
        <w:rPr>
          <w:rFonts w:cs="Arial"/>
        </w:rPr>
        <w:t xml:space="preserve"> </w:t>
      </w:r>
      <w:r w:rsidR="00D438A3" w:rsidRPr="00D438A3">
        <w:rPr>
          <w:rFonts w:cs="Arial"/>
        </w:rPr>
        <w:t>4302-0006/2025-2</w:t>
      </w:r>
    </w:p>
    <w:p w14:paraId="0567DA2D" w14:textId="5840D63F" w:rsidR="00C64CAD" w:rsidRPr="00882EA9" w:rsidRDefault="00C64CAD" w:rsidP="00C64CAD">
      <w:pPr>
        <w:tabs>
          <w:tab w:val="left" w:pos="993"/>
          <w:tab w:val="left" w:pos="1134"/>
        </w:tabs>
        <w:rPr>
          <w:rFonts w:cs="Arial"/>
        </w:rPr>
      </w:pPr>
      <w:r w:rsidRPr="00D438A3">
        <w:rPr>
          <w:rFonts w:cs="Arial"/>
        </w:rPr>
        <w:t>JN BR:</w:t>
      </w:r>
      <w:r w:rsidR="005E3B61" w:rsidRPr="00D438A3">
        <w:rPr>
          <w:rFonts w:cs="Arial"/>
        </w:rPr>
        <w:t xml:space="preserve"> </w:t>
      </w:r>
      <w:r w:rsidR="00D438A3" w:rsidRPr="00D438A3">
        <w:rPr>
          <w:rFonts w:cs="Arial"/>
        </w:rPr>
        <w:t>2025-067</w:t>
      </w:r>
      <w:r w:rsidRPr="00D438A3">
        <w:rPr>
          <w:rFonts w:cs="Arial"/>
        </w:rPr>
        <w:t xml:space="preserve"> </w:t>
      </w:r>
    </w:p>
    <w:p w14:paraId="7C29A4F2" w14:textId="77777777" w:rsidR="00C64CAD" w:rsidRDefault="00C64CAD" w:rsidP="00C64CAD">
      <w:pPr>
        <w:jc w:val="both"/>
        <w:rPr>
          <w:rFonts w:cs="Arial"/>
        </w:rPr>
      </w:pPr>
    </w:p>
    <w:p w14:paraId="0B49DFE7" w14:textId="77777777" w:rsidR="005E3B61" w:rsidRDefault="00C64CAD" w:rsidP="00C64CAD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IZJAVA </w:t>
      </w:r>
    </w:p>
    <w:p w14:paraId="600628FA" w14:textId="6D3E54D8" w:rsidR="00C64CAD" w:rsidRPr="00B9100B" w:rsidRDefault="005E3B61" w:rsidP="00C64CAD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STORITEV VAROVANJA LJUDI IN PREMOŽENJA</w:t>
      </w:r>
    </w:p>
    <w:p w14:paraId="675ED9A2" w14:textId="77777777" w:rsidR="00C64CAD" w:rsidRDefault="00C64CAD" w:rsidP="00C64CAD">
      <w:pPr>
        <w:tabs>
          <w:tab w:val="left" w:pos="1083"/>
        </w:tabs>
        <w:rPr>
          <w:rFonts w:cs="Arial"/>
        </w:rPr>
      </w:pPr>
    </w:p>
    <w:p w14:paraId="0B9DE1EA" w14:textId="77777777" w:rsidR="005E3B61" w:rsidRDefault="005E3B61" w:rsidP="00C64CAD">
      <w:pPr>
        <w:tabs>
          <w:tab w:val="left" w:pos="1083"/>
        </w:tabs>
        <w:rPr>
          <w:rFonts w:cs="Arial"/>
        </w:rPr>
      </w:pPr>
    </w:p>
    <w:p w14:paraId="111EA043" w14:textId="77777777" w:rsidR="005E3B61" w:rsidRDefault="005E3B61" w:rsidP="00C64CAD">
      <w:pPr>
        <w:tabs>
          <w:tab w:val="left" w:pos="1083"/>
        </w:tabs>
        <w:rPr>
          <w:rFonts w:cs="Arial"/>
        </w:rPr>
      </w:pPr>
    </w:p>
    <w:p w14:paraId="3CCFFB63" w14:textId="2B87BB06" w:rsidR="00C64CAD" w:rsidRDefault="00C64CAD" w:rsidP="00C64CAD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1EBCF26" w14:textId="77777777" w:rsidR="00C64CAD" w:rsidRDefault="00C64CAD" w:rsidP="00C64CAD">
      <w:pPr>
        <w:tabs>
          <w:tab w:val="left" w:pos="1083"/>
        </w:tabs>
        <w:rPr>
          <w:rFonts w:cs="Arial"/>
        </w:rPr>
      </w:pPr>
    </w:p>
    <w:p w14:paraId="1E76918A" w14:textId="77777777" w:rsidR="00C64CAD" w:rsidRDefault="00C64CAD" w:rsidP="00C64CAD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45BA1F78" w14:textId="77777777" w:rsidR="00C64CAD" w:rsidRDefault="00C64CAD" w:rsidP="00C64CAD">
      <w:pPr>
        <w:tabs>
          <w:tab w:val="left" w:pos="1083"/>
        </w:tabs>
        <w:rPr>
          <w:rFonts w:cs="Arial"/>
        </w:rPr>
      </w:pPr>
    </w:p>
    <w:p w14:paraId="10560B40" w14:textId="77777777" w:rsidR="00C64CAD" w:rsidRDefault="00C64CAD" w:rsidP="00C64CAD">
      <w:pPr>
        <w:jc w:val="both"/>
        <w:rPr>
          <w:rFonts w:cs="Arial"/>
        </w:rPr>
      </w:pPr>
    </w:p>
    <w:p w14:paraId="4FFA42C2" w14:textId="22C1F2AF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>Naročnik storitve: ________________________________________________</w:t>
      </w:r>
      <w:r w:rsidR="005E3B61">
        <w:rPr>
          <w:rFonts w:cs="Arial"/>
        </w:rPr>
        <w:t>___________</w:t>
      </w:r>
    </w:p>
    <w:p w14:paraId="4EDFE245" w14:textId="77777777" w:rsidR="00C64CAD" w:rsidRDefault="00C64CAD" w:rsidP="00C64CAD">
      <w:pPr>
        <w:jc w:val="both"/>
        <w:rPr>
          <w:rFonts w:cs="Arial"/>
        </w:rPr>
      </w:pPr>
    </w:p>
    <w:p w14:paraId="7DF84A14" w14:textId="55C878E8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>Naslov naročnika storitve: _________________________________________</w:t>
      </w:r>
      <w:r w:rsidR="005E3B61">
        <w:rPr>
          <w:rFonts w:cs="Arial"/>
        </w:rPr>
        <w:t>____________</w:t>
      </w:r>
    </w:p>
    <w:p w14:paraId="393ED960" w14:textId="77777777" w:rsidR="00C64CAD" w:rsidRDefault="00C64CAD" w:rsidP="00C64CAD">
      <w:pPr>
        <w:jc w:val="both"/>
        <w:rPr>
          <w:rFonts w:cs="Arial"/>
        </w:rPr>
      </w:pPr>
    </w:p>
    <w:p w14:paraId="3B26184F" w14:textId="45CF7E58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>Odgovorna oseba naročnika storitve: _________________________________</w:t>
      </w:r>
      <w:r w:rsidR="005E3B61">
        <w:rPr>
          <w:rFonts w:cs="Arial"/>
        </w:rPr>
        <w:t>___________</w:t>
      </w:r>
    </w:p>
    <w:p w14:paraId="3F7F5FC6" w14:textId="77777777" w:rsidR="00C64CAD" w:rsidRDefault="00C64CAD" w:rsidP="00C64CAD">
      <w:pPr>
        <w:jc w:val="both"/>
        <w:rPr>
          <w:rFonts w:cs="Arial"/>
        </w:rPr>
      </w:pPr>
    </w:p>
    <w:p w14:paraId="1489F6F0" w14:textId="36D4829D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>Kontaktni podatki odgovorne osebe naročnika storitve: ___________________</w:t>
      </w:r>
      <w:r w:rsidR="005E3B61">
        <w:rPr>
          <w:rFonts w:cs="Arial"/>
        </w:rPr>
        <w:t>___________</w:t>
      </w:r>
    </w:p>
    <w:p w14:paraId="7925BF30" w14:textId="2B87CDFA" w:rsidR="00C64CAD" w:rsidRDefault="00C64CAD" w:rsidP="00C64CAD">
      <w:pPr>
        <w:jc w:val="both"/>
        <w:rPr>
          <w:rFonts w:cs="Arial"/>
        </w:rPr>
      </w:pPr>
    </w:p>
    <w:p w14:paraId="3E4ECAF7" w14:textId="77777777" w:rsidR="005E3B61" w:rsidRDefault="005E3B61" w:rsidP="005E3B61">
      <w:pPr>
        <w:jc w:val="both"/>
        <w:rPr>
          <w:rFonts w:cs="Arial"/>
        </w:rPr>
      </w:pPr>
      <w:r>
        <w:rPr>
          <w:rFonts w:cs="Arial"/>
        </w:rPr>
        <w:t>Št. pogodbe oz. naročilnice:____________________________________________________</w:t>
      </w:r>
    </w:p>
    <w:p w14:paraId="2087D0A5" w14:textId="77777777" w:rsidR="005E3B61" w:rsidRDefault="005E3B61" w:rsidP="00C64CAD">
      <w:pPr>
        <w:jc w:val="both"/>
        <w:rPr>
          <w:rFonts w:cs="Arial"/>
        </w:rPr>
      </w:pPr>
    </w:p>
    <w:p w14:paraId="7F58EE03" w14:textId="63F4EA5A" w:rsidR="005E3B61" w:rsidRDefault="005E3B61" w:rsidP="005E3B61">
      <w:pPr>
        <w:jc w:val="both"/>
        <w:rPr>
          <w:rFonts w:cs="Arial"/>
        </w:rPr>
      </w:pPr>
      <w:r>
        <w:rPr>
          <w:rFonts w:cs="Arial"/>
        </w:rPr>
        <w:t>Datum sklenitve pogodbe:_____________________________________________________</w:t>
      </w:r>
    </w:p>
    <w:p w14:paraId="7857D6EB" w14:textId="52BEDE09" w:rsidR="005E3B61" w:rsidRDefault="005E3B61" w:rsidP="00C64CAD">
      <w:pPr>
        <w:jc w:val="both"/>
        <w:rPr>
          <w:rFonts w:cs="Arial"/>
        </w:rPr>
      </w:pPr>
    </w:p>
    <w:p w14:paraId="1C5D727A" w14:textId="14EB4D9B" w:rsidR="005E3B61" w:rsidRDefault="005E3B61" w:rsidP="00C64CAD">
      <w:pPr>
        <w:jc w:val="both"/>
        <w:rPr>
          <w:rFonts w:cs="Arial"/>
        </w:rPr>
      </w:pPr>
      <w:r>
        <w:rPr>
          <w:rFonts w:cs="Arial"/>
        </w:rPr>
        <w:t xml:space="preserve">Vrsta storitve </w:t>
      </w:r>
      <w:r w:rsidRPr="001E195C">
        <w:rPr>
          <w:rFonts w:cs="Arial"/>
          <w:i/>
          <w:color w:val="A6A6A6" w:themeColor="background1" w:themeShade="A6"/>
          <w:sz w:val="18"/>
          <w:szCs w:val="18"/>
        </w:rPr>
        <w:t>(naročnik priporoča, da se opis navede tako da bo iz opisa razvidno izpolnitev pogoja)</w:t>
      </w:r>
      <w:r>
        <w:rPr>
          <w:rFonts w:cs="Arial"/>
        </w:rPr>
        <w:t>:______</w:t>
      </w:r>
    </w:p>
    <w:p w14:paraId="529DB064" w14:textId="77777777" w:rsidR="005E3B61" w:rsidRDefault="005E3B61" w:rsidP="00C64CAD">
      <w:pPr>
        <w:jc w:val="both"/>
        <w:rPr>
          <w:rFonts w:cs="Arial"/>
        </w:rPr>
      </w:pPr>
    </w:p>
    <w:p w14:paraId="382480B6" w14:textId="5F4E1C39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>__________________________________________________</w:t>
      </w:r>
      <w:r w:rsidR="005E3B61">
        <w:rPr>
          <w:rFonts w:cs="Arial"/>
        </w:rPr>
        <w:t>________________________</w:t>
      </w:r>
    </w:p>
    <w:p w14:paraId="6B6A8BB9" w14:textId="77777777" w:rsidR="00C64CAD" w:rsidRDefault="00C64CAD" w:rsidP="00C64CAD">
      <w:pPr>
        <w:jc w:val="both"/>
        <w:rPr>
          <w:rFonts w:cs="Arial"/>
        </w:rPr>
      </w:pPr>
    </w:p>
    <w:p w14:paraId="57FC19D0" w14:textId="77777777" w:rsidR="005E3B61" w:rsidRDefault="005E3B61" w:rsidP="00C64CAD">
      <w:pPr>
        <w:jc w:val="both"/>
        <w:rPr>
          <w:rFonts w:cs="Arial"/>
        </w:rPr>
      </w:pPr>
      <w:r>
        <w:rPr>
          <w:rFonts w:cs="Arial"/>
        </w:rPr>
        <w:t xml:space="preserve">Lokacija/objekt izvajanja storitve </w:t>
      </w:r>
      <w:r w:rsidRPr="005E3B61">
        <w:rPr>
          <w:rFonts w:cs="Arial"/>
          <w:i/>
          <w:color w:val="A6A6A6" w:themeColor="background1" w:themeShade="A6"/>
          <w:sz w:val="18"/>
          <w:szCs w:val="18"/>
        </w:rPr>
        <w:t>(navede se točen naslov lokacije)</w:t>
      </w:r>
      <w:r w:rsidR="00C64CAD">
        <w:rPr>
          <w:rFonts w:cs="Arial"/>
        </w:rPr>
        <w:t>: _____________</w:t>
      </w:r>
      <w:r>
        <w:rPr>
          <w:rFonts w:cs="Arial"/>
        </w:rPr>
        <w:t>____________</w:t>
      </w:r>
    </w:p>
    <w:p w14:paraId="5088B438" w14:textId="77777777" w:rsidR="005E3B61" w:rsidRDefault="005E3B61" w:rsidP="00C64CAD">
      <w:pPr>
        <w:jc w:val="both"/>
        <w:rPr>
          <w:rFonts w:cs="Arial"/>
        </w:rPr>
      </w:pPr>
    </w:p>
    <w:p w14:paraId="54E65DAB" w14:textId="1C555DF1" w:rsidR="00C64CAD" w:rsidRDefault="005E3B61" w:rsidP="00C64CAD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</w:t>
      </w:r>
      <w:r w:rsidR="00C64CAD">
        <w:rPr>
          <w:rFonts w:cs="Arial"/>
        </w:rPr>
        <w:t xml:space="preserve"> </w:t>
      </w:r>
    </w:p>
    <w:p w14:paraId="46D815B9" w14:textId="77777777" w:rsidR="00A46106" w:rsidRDefault="00A46106" w:rsidP="00C64CAD">
      <w:pPr>
        <w:jc w:val="both"/>
        <w:rPr>
          <w:rFonts w:cs="Arial"/>
        </w:rPr>
      </w:pPr>
    </w:p>
    <w:p w14:paraId="24A45DA3" w14:textId="2D0C2AF0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 xml:space="preserve">Trajanje storitve </w:t>
      </w:r>
      <w:r w:rsidR="005E3B61" w:rsidRPr="005E3B61">
        <w:rPr>
          <w:rFonts w:cs="Arial"/>
          <w:i/>
          <w:color w:val="A6A6A6" w:themeColor="background1" w:themeShade="A6"/>
          <w:sz w:val="18"/>
          <w:szCs w:val="18"/>
        </w:rPr>
        <w:t>(od – do oz. začetek trajanja in navedba, da se storitev še izvaja)</w:t>
      </w:r>
      <w:r w:rsidR="005E3B61">
        <w:rPr>
          <w:rFonts w:cs="Arial"/>
        </w:rPr>
        <w:t>:__________________</w:t>
      </w:r>
    </w:p>
    <w:p w14:paraId="50A8FB00" w14:textId="77777777" w:rsidR="00C64CAD" w:rsidRDefault="00C64CAD" w:rsidP="00C64CAD">
      <w:pPr>
        <w:jc w:val="both"/>
        <w:rPr>
          <w:rFonts w:cs="Arial"/>
        </w:rPr>
      </w:pPr>
    </w:p>
    <w:p w14:paraId="7DB1FF18" w14:textId="77777777" w:rsidR="00C64CAD" w:rsidRDefault="00C64CAD" w:rsidP="00C64CAD">
      <w:pPr>
        <w:jc w:val="both"/>
        <w:rPr>
          <w:rFonts w:cs="Arial"/>
        </w:rPr>
      </w:pPr>
      <w:r>
        <w:rPr>
          <w:rFonts w:cs="Arial"/>
        </w:rPr>
        <w:t xml:space="preserve">Potrjujemo, da so navedeni podatki na izjavi resnični.  </w:t>
      </w:r>
    </w:p>
    <w:p w14:paraId="30944297" w14:textId="77777777" w:rsidR="00C64CAD" w:rsidRDefault="00C64CAD" w:rsidP="00C64CAD">
      <w:pPr>
        <w:jc w:val="both"/>
        <w:rPr>
          <w:rFonts w:cs="Arial"/>
        </w:rPr>
      </w:pPr>
    </w:p>
    <w:p w14:paraId="42CB72E5" w14:textId="77777777" w:rsidR="00C64CAD" w:rsidRDefault="00C64CAD" w:rsidP="00C64CAD">
      <w:pPr>
        <w:rPr>
          <w:rFonts w:cs="Arial"/>
        </w:rPr>
      </w:pPr>
    </w:p>
    <w:p w14:paraId="1203A571" w14:textId="77777777" w:rsidR="00C64CAD" w:rsidRDefault="00C64CAD" w:rsidP="00C64CAD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C64CAD" w14:paraId="6F2B77DA" w14:textId="77777777" w:rsidTr="007E6DE9">
        <w:tc>
          <w:tcPr>
            <w:tcW w:w="1610" w:type="dxa"/>
          </w:tcPr>
          <w:p w14:paraId="30EEA942" w14:textId="77777777" w:rsidR="00C64CAD" w:rsidRDefault="00C64CAD" w:rsidP="007E6DE9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393" w:type="dxa"/>
          </w:tcPr>
          <w:p w14:paraId="4EE00E36" w14:textId="77777777" w:rsidR="00C64CAD" w:rsidRDefault="00C64CAD" w:rsidP="007E6DE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048E012B" w14:textId="6D7688F2" w:rsidR="00C64CAD" w:rsidRDefault="00C64CAD" w:rsidP="007E6DE9">
            <w:pPr>
              <w:rPr>
                <w:rFonts w:cs="Arial"/>
              </w:rPr>
            </w:pPr>
            <w:r>
              <w:rPr>
                <w:rFonts w:cs="Arial"/>
              </w:rPr>
              <w:t>Podpis naročnika:</w:t>
            </w:r>
          </w:p>
          <w:p w14:paraId="56CF700A" w14:textId="77777777" w:rsidR="00C64CAD" w:rsidRDefault="00C64CAD" w:rsidP="007E6DE9">
            <w:pPr>
              <w:rPr>
                <w:rFonts w:cs="Arial"/>
              </w:rPr>
            </w:pPr>
          </w:p>
          <w:p w14:paraId="6F0A09EB" w14:textId="77777777" w:rsidR="00C64CAD" w:rsidRDefault="00C64CAD" w:rsidP="007E6DE9">
            <w:pPr>
              <w:rPr>
                <w:rFonts w:cs="Arial"/>
              </w:rPr>
            </w:pPr>
          </w:p>
        </w:tc>
      </w:tr>
      <w:tr w:rsidR="00C64CAD" w14:paraId="52887139" w14:textId="77777777" w:rsidTr="007E6DE9">
        <w:tc>
          <w:tcPr>
            <w:tcW w:w="1610" w:type="dxa"/>
          </w:tcPr>
          <w:p w14:paraId="71A1CD38" w14:textId="77777777" w:rsidR="00C64CAD" w:rsidRDefault="00C64CAD" w:rsidP="007E6DE9">
            <w:pPr>
              <w:rPr>
                <w:rFonts w:cs="Arial"/>
              </w:rPr>
            </w:pPr>
          </w:p>
        </w:tc>
        <w:tc>
          <w:tcPr>
            <w:tcW w:w="1393" w:type="dxa"/>
          </w:tcPr>
          <w:p w14:paraId="674AD441" w14:textId="77777777" w:rsidR="00C64CAD" w:rsidRDefault="00C64CAD" w:rsidP="007E6DE9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3CBDA5A5" w14:textId="77777777" w:rsidR="00C64CAD" w:rsidRDefault="00C64CAD" w:rsidP="007E6DE9">
            <w:pPr>
              <w:rPr>
                <w:rFonts w:cs="Arial"/>
              </w:rPr>
            </w:pPr>
          </w:p>
        </w:tc>
      </w:tr>
      <w:tr w:rsidR="00C64CAD" w14:paraId="6A399ABE" w14:textId="77777777" w:rsidTr="007E6DE9">
        <w:tc>
          <w:tcPr>
            <w:tcW w:w="1610" w:type="dxa"/>
          </w:tcPr>
          <w:p w14:paraId="576C8015" w14:textId="77777777" w:rsidR="00C64CAD" w:rsidRDefault="00C64CAD" w:rsidP="007E6DE9">
            <w:pPr>
              <w:rPr>
                <w:rFonts w:cs="Arial"/>
              </w:rPr>
            </w:pPr>
          </w:p>
        </w:tc>
        <w:tc>
          <w:tcPr>
            <w:tcW w:w="1393" w:type="dxa"/>
          </w:tcPr>
          <w:p w14:paraId="787A8070" w14:textId="77777777" w:rsidR="00C64CAD" w:rsidRDefault="00C64CAD" w:rsidP="007E6DE9">
            <w:pPr>
              <w:jc w:val="center"/>
              <w:rPr>
                <w:rFonts w:cs="Arial"/>
              </w:rPr>
            </w:pPr>
          </w:p>
        </w:tc>
        <w:tc>
          <w:tcPr>
            <w:tcW w:w="6029" w:type="dxa"/>
          </w:tcPr>
          <w:p w14:paraId="0E9E4E96" w14:textId="77777777" w:rsidR="00C64CAD" w:rsidRDefault="00C64CAD" w:rsidP="007E6DE9">
            <w:pPr>
              <w:rPr>
                <w:rFonts w:cs="Arial"/>
              </w:rPr>
            </w:pPr>
          </w:p>
        </w:tc>
      </w:tr>
    </w:tbl>
    <w:p w14:paraId="3EF26B73" w14:textId="77777777" w:rsidR="00C64CAD" w:rsidRDefault="00C64CAD" w:rsidP="00C64CAD">
      <w:pPr>
        <w:jc w:val="both"/>
        <w:rPr>
          <w:rFonts w:cs="Arial"/>
          <w:i/>
        </w:rPr>
      </w:pPr>
    </w:p>
    <w:p w14:paraId="7511015A" w14:textId="77777777" w:rsidR="00C64CAD" w:rsidRDefault="00C64CAD" w:rsidP="00C64CAD">
      <w:pPr>
        <w:jc w:val="both"/>
        <w:rPr>
          <w:rFonts w:cs="Arial"/>
          <w:i/>
        </w:rPr>
      </w:pPr>
    </w:p>
    <w:p w14:paraId="17619458" w14:textId="539C8562" w:rsidR="00C64CAD" w:rsidRPr="005B4793" w:rsidRDefault="00C64CAD" w:rsidP="00C64CAD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potrditi </w:t>
      </w:r>
      <w:r>
        <w:rPr>
          <w:rFonts w:cs="Arial"/>
          <w:i/>
        </w:rPr>
        <w:t>naročnik</w:t>
      </w:r>
      <w:r w:rsidR="00A46106">
        <w:rPr>
          <w:rFonts w:cs="Arial"/>
          <w:i/>
        </w:rPr>
        <w:t xml:space="preserve"> storitve</w:t>
      </w:r>
      <w:r w:rsidRPr="005B4793">
        <w:rPr>
          <w:rFonts w:cs="Arial"/>
          <w:i/>
        </w:rPr>
        <w:t>.</w:t>
      </w:r>
    </w:p>
    <w:p w14:paraId="1584B529" w14:textId="77777777" w:rsidR="00C64CAD" w:rsidRDefault="00C64CAD" w:rsidP="00C64CAD">
      <w:pPr>
        <w:pStyle w:val="Telobesedila"/>
        <w:tabs>
          <w:tab w:val="num" w:pos="1080"/>
        </w:tabs>
        <w:rPr>
          <w:rFonts w:cs="Arial"/>
          <w:i/>
        </w:rPr>
      </w:pPr>
    </w:p>
    <w:p w14:paraId="1F269A6C" w14:textId="686F702F" w:rsidR="00C64CAD" w:rsidRPr="005B4793" w:rsidRDefault="00C64CAD" w:rsidP="00C64CAD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t>Ta obrazec je</w:t>
      </w:r>
      <w:r>
        <w:rPr>
          <w:rFonts w:cs="Arial"/>
          <w:i/>
        </w:rPr>
        <w:t xml:space="preserve"> sestavni del in priloga ponudb</w:t>
      </w:r>
      <w:r w:rsidR="00A46106">
        <w:rPr>
          <w:rFonts w:cs="Arial"/>
          <w:i/>
        </w:rPr>
        <w:t>e</w:t>
      </w:r>
      <w:r>
        <w:rPr>
          <w:rFonts w:cs="Arial"/>
          <w:i/>
        </w:rPr>
        <w:t>.</w:t>
      </w:r>
    </w:p>
    <w:p w14:paraId="26FEE160" w14:textId="77777777" w:rsidR="00C64CAD" w:rsidRPr="005B4793" w:rsidRDefault="00C64CAD" w:rsidP="00C64CAD">
      <w:pPr>
        <w:jc w:val="both"/>
        <w:rPr>
          <w:rFonts w:cs="Arial"/>
          <w:i/>
        </w:rPr>
      </w:pPr>
    </w:p>
    <w:p w14:paraId="2C770E24" w14:textId="67B5896F" w:rsidR="00EF5515" w:rsidRPr="00C64CAD" w:rsidRDefault="00EF5515" w:rsidP="00C64CAD"/>
    <w:sectPr w:rsidR="00EF5515" w:rsidRPr="00C64CAD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AE49D2" w14:textId="77777777" w:rsidR="002D55C2" w:rsidRDefault="002D55C2">
      <w:r>
        <w:separator/>
      </w:r>
    </w:p>
  </w:endnote>
  <w:endnote w:type="continuationSeparator" w:id="0">
    <w:p w14:paraId="1ED218A8" w14:textId="77777777" w:rsidR="002D55C2" w:rsidRDefault="002D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71A3E3F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E3B6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E3B6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3669B3F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215A063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F129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F129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2C566" w14:textId="77777777" w:rsidR="002D55C2" w:rsidRDefault="002D55C2">
      <w:r>
        <w:separator/>
      </w:r>
    </w:p>
  </w:footnote>
  <w:footnote w:type="continuationSeparator" w:id="0">
    <w:p w14:paraId="1EC9FB24" w14:textId="77777777" w:rsidR="002D55C2" w:rsidRDefault="002D5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05BF4C51" w:rsidR="00C0552D" w:rsidRPr="009F4AF4" w:rsidRDefault="00D5494D" w:rsidP="0028641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F4C72">
            <w:rPr>
              <w:rFonts w:cs="Arial"/>
              <w:color w:val="000000"/>
              <w:sz w:val="16"/>
              <w:szCs w:val="16"/>
            </w:rPr>
            <w:t>-</w:t>
          </w:r>
          <w:r w:rsidR="00562AF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8641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1038BAE5" w:rsidR="00C0552D" w:rsidRPr="009F4AF4" w:rsidRDefault="00144B8D" w:rsidP="005E3B61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EB5613">
            <w:rPr>
              <w:rFonts w:cs="Arial"/>
              <w:sz w:val="16"/>
              <w:szCs w:val="16"/>
            </w:rPr>
            <w:t>11</w:t>
          </w:r>
          <w:r w:rsidR="001E7C32">
            <w:rPr>
              <w:rFonts w:cs="Arial"/>
              <w:sz w:val="16"/>
              <w:szCs w:val="16"/>
            </w:rPr>
            <w:t>a</w:t>
          </w:r>
          <w:r w:rsidR="00BD01B4">
            <w:rPr>
              <w:rFonts w:cs="Arial"/>
              <w:sz w:val="16"/>
              <w:szCs w:val="16"/>
            </w:rPr>
            <w:t xml:space="preserve"> 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5E9C"/>
    <w:rsid w:val="00046CE2"/>
    <w:rsid w:val="0005065F"/>
    <w:rsid w:val="000576FB"/>
    <w:rsid w:val="00062F74"/>
    <w:rsid w:val="00093709"/>
    <w:rsid w:val="00096243"/>
    <w:rsid w:val="00096BE4"/>
    <w:rsid w:val="000C23A5"/>
    <w:rsid w:val="000C4583"/>
    <w:rsid w:val="000C66E6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939C3"/>
    <w:rsid w:val="001A192F"/>
    <w:rsid w:val="001A7BD0"/>
    <w:rsid w:val="001D16E0"/>
    <w:rsid w:val="001D694D"/>
    <w:rsid w:val="001E7C32"/>
    <w:rsid w:val="001F4C72"/>
    <w:rsid w:val="001F6F0F"/>
    <w:rsid w:val="0020233B"/>
    <w:rsid w:val="0020762A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8641B"/>
    <w:rsid w:val="00294C24"/>
    <w:rsid w:val="002970C4"/>
    <w:rsid w:val="002A38D1"/>
    <w:rsid w:val="002A6A46"/>
    <w:rsid w:val="002B28E0"/>
    <w:rsid w:val="002D55C2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3F95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62AFE"/>
    <w:rsid w:val="005724B4"/>
    <w:rsid w:val="005753D9"/>
    <w:rsid w:val="0058399F"/>
    <w:rsid w:val="005A785E"/>
    <w:rsid w:val="005B253B"/>
    <w:rsid w:val="005B3910"/>
    <w:rsid w:val="005B4793"/>
    <w:rsid w:val="005C3AB3"/>
    <w:rsid w:val="005C4C41"/>
    <w:rsid w:val="005C71B5"/>
    <w:rsid w:val="005C7E8F"/>
    <w:rsid w:val="005D7E01"/>
    <w:rsid w:val="005E3B6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F9D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82EA9"/>
    <w:rsid w:val="008911A1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96737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6106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19A4"/>
    <w:rsid w:val="00AE57CA"/>
    <w:rsid w:val="00AF0AD6"/>
    <w:rsid w:val="00B021F9"/>
    <w:rsid w:val="00B10F5E"/>
    <w:rsid w:val="00B1575A"/>
    <w:rsid w:val="00B16F2C"/>
    <w:rsid w:val="00B20079"/>
    <w:rsid w:val="00B200E4"/>
    <w:rsid w:val="00B241D2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01B4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64CAD"/>
    <w:rsid w:val="00C7300E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14FBD"/>
    <w:rsid w:val="00D2343D"/>
    <w:rsid w:val="00D278D4"/>
    <w:rsid w:val="00D4322B"/>
    <w:rsid w:val="00D438A3"/>
    <w:rsid w:val="00D47195"/>
    <w:rsid w:val="00D5494D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D1D"/>
    <w:rsid w:val="00E932C8"/>
    <w:rsid w:val="00E95B73"/>
    <w:rsid w:val="00E95D92"/>
    <w:rsid w:val="00E9600A"/>
    <w:rsid w:val="00EA7B9C"/>
    <w:rsid w:val="00EB0DA9"/>
    <w:rsid w:val="00EB5613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2AF5"/>
    <w:rsid w:val="00F8418B"/>
    <w:rsid w:val="00F92D1D"/>
    <w:rsid w:val="00F94B26"/>
    <w:rsid w:val="00F97876"/>
    <w:rsid w:val="00FA340B"/>
    <w:rsid w:val="00FA493D"/>
    <w:rsid w:val="00FB174F"/>
    <w:rsid w:val="00FB4D34"/>
    <w:rsid w:val="00FC4EB7"/>
    <w:rsid w:val="00FC6CF0"/>
    <w:rsid w:val="00FC7C37"/>
    <w:rsid w:val="00FD6770"/>
    <w:rsid w:val="00FE34E9"/>
    <w:rsid w:val="00FE4AC6"/>
    <w:rsid w:val="00FE6A48"/>
    <w:rsid w:val="00FF0924"/>
    <w:rsid w:val="00FF1292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64FA9C-36CB-42C4-9B67-9B16CD0BACD0}">
  <ds:schemaRefs>
    <ds:schemaRef ds:uri="http://schemas.microsoft.com/office/2006/documentManagement/types"/>
    <ds:schemaRef ds:uri="6a4cc071-bd85-44c5-acc7-68a9b922d49c"/>
    <ds:schemaRef ds:uri="64b5e79a-161e-4f4f-95e3-8c5cd0f50b65"/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583A5A9-8372-44B7-848D-469159078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A37C9E-2C70-4D5C-976D-8655FB398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F3EA22-3F34-42BF-9A02-270FA185D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1420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2016-06-20T06:30:00Z</cp:lastPrinted>
  <dcterms:created xsi:type="dcterms:W3CDTF">2022-05-12T12:29:00Z</dcterms:created>
  <dcterms:modified xsi:type="dcterms:W3CDTF">2025-01-28T07:10:00Z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